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47012" w14:textId="374B4589" w:rsidR="00BA00AB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POTTOW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d.1467-8)</w:t>
      </w:r>
    </w:p>
    <w:p w14:paraId="5DB779F3" w14:textId="6D616E72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Cook.</w:t>
      </w:r>
    </w:p>
    <w:p w14:paraId="4DD70B64" w14:textId="4DDCDE75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F1442" w14:textId="4DC8F514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6ED696" w14:textId="74AF6DC9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Dec.1467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p.132)</w:t>
      </w:r>
    </w:p>
    <w:p w14:paraId="0913BBBF" w14:textId="7942F028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18043987" w14:textId="751FA16B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07A9C" w14:textId="30EC8C83" w:rsid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D74F42" w14:textId="1FD4F886" w:rsidR="00962C1E" w:rsidRPr="00962C1E" w:rsidRDefault="00962C1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2021</w:t>
      </w:r>
    </w:p>
    <w:sectPr w:rsidR="00962C1E" w:rsidRPr="00962C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200FBC" w14:textId="77777777" w:rsidR="00962C1E" w:rsidRDefault="00962C1E" w:rsidP="009139A6">
      <w:r>
        <w:separator/>
      </w:r>
    </w:p>
  </w:endnote>
  <w:endnote w:type="continuationSeparator" w:id="0">
    <w:p w14:paraId="3303571F" w14:textId="77777777" w:rsidR="00962C1E" w:rsidRDefault="00962C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A4C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B9D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E4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CC6657" w14:textId="77777777" w:rsidR="00962C1E" w:rsidRDefault="00962C1E" w:rsidP="009139A6">
      <w:r>
        <w:separator/>
      </w:r>
    </w:p>
  </w:footnote>
  <w:footnote w:type="continuationSeparator" w:id="0">
    <w:p w14:paraId="1C2D14AE" w14:textId="77777777" w:rsidR="00962C1E" w:rsidRDefault="00962C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DF1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EA1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200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1E"/>
    <w:rsid w:val="000666E0"/>
    <w:rsid w:val="002510B7"/>
    <w:rsid w:val="005C130B"/>
    <w:rsid w:val="00826F5C"/>
    <w:rsid w:val="009139A6"/>
    <w:rsid w:val="009448BB"/>
    <w:rsid w:val="00962C1E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1E2AB"/>
  <w15:chartTrackingRefBased/>
  <w15:docId w15:val="{BB1AB1A5-9A04-4846-BEE9-4C0EDB28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2021-04-12T07:30:00Z</dcterms:created>
  <dcterms:modified xsi:type="dcterms:W3CDTF">2021-04-12T07:33:00Z</dcterms:modified>
</cp:coreProperties>
</file>